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25DD7" w14:textId="77777777" w:rsidR="0018359E" w:rsidRDefault="0018359E" w:rsidP="00183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58D6CE95" w14:textId="77777777" w:rsidR="0018359E" w:rsidRDefault="0018359E" w:rsidP="0018359E">
      <w:pPr>
        <w:pStyle w:val="NoSpacing"/>
        <w:rPr>
          <w:rFonts w:cs="Times New Roman"/>
          <w:szCs w:val="24"/>
        </w:rPr>
      </w:pPr>
    </w:p>
    <w:p w14:paraId="43BFFCED" w14:textId="77777777" w:rsidR="0018359E" w:rsidRDefault="0018359E" w:rsidP="0018359E">
      <w:pPr>
        <w:pStyle w:val="NoSpacing"/>
        <w:rPr>
          <w:rFonts w:cs="Times New Roman"/>
          <w:szCs w:val="24"/>
        </w:rPr>
      </w:pPr>
    </w:p>
    <w:p w14:paraId="3756DEEC" w14:textId="77777777" w:rsidR="0018359E" w:rsidRDefault="0018359E" w:rsidP="00183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Gloucestershire.</w:t>
      </w:r>
    </w:p>
    <w:p w14:paraId="1AB2E0DF" w14:textId="77777777" w:rsidR="0018359E" w:rsidRDefault="0018359E" w:rsidP="00183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p.1)</w:t>
      </w:r>
    </w:p>
    <w:p w14:paraId="5B699C62" w14:textId="77777777" w:rsidR="0018359E" w:rsidRDefault="0018359E" w:rsidP="0018359E">
      <w:pPr>
        <w:pStyle w:val="NoSpacing"/>
        <w:rPr>
          <w:rFonts w:cs="Times New Roman"/>
          <w:szCs w:val="24"/>
        </w:rPr>
      </w:pPr>
    </w:p>
    <w:p w14:paraId="7DA13F7A" w14:textId="77777777" w:rsidR="0018359E" w:rsidRDefault="0018359E" w:rsidP="0018359E">
      <w:pPr>
        <w:pStyle w:val="NoSpacing"/>
        <w:rPr>
          <w:rFonts w:cs="Times New Roman"/>
          <w:szCs w:val="24"/>
        </w:rPr>
      </w:pPr>
    </w:p>
    <w:p w14:paraId="2E0D3065" w14:textId="77777777" w:rsidR="0018359E" w:rsidRDefault="0018359E" w:rsidP="001835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January 2024</w:t>
      </w:r>
    </w:p>
    <w:p w14:paraId="1263D3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1353" w14:textId="77777777" w:rsidR="0018359E" w:rsidRDefault="0018359E" w:rsidP="009139A6">
      <w:r>
        <w:separator/>
      </w:r>
    </w:p>
  </w:endnote>
  <w:endnote w:type="continuationSeparator" w:id="0">
    <w:p w14:paraId="0268ED89" w14:textId="77777777" w:rsidR="0018359E" w:rsidRDefault="001835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59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81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975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CA995" w14:textId="77777777" w:rsidR="0018359E" w:rsidRDefault="0018359E" w:rsidP="009139A6">
      <w:r>
        <w:separator/>
      </w:r>
    </w:p>
  </w:footnote>
  <w:footnote w:type="continuationSeparator" w:id="0">
    <w:p w14:paraId="143A8845" w14:textId="77777777" w:rsidR="0018359E" w:rsidRDefault="001835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73B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E2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656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E"/>
    <w:rsid w:val="000666E0"/>
    <w:rsid w:val="0018359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28481"/>
  <w15:chartTrackingRefBased/>
  <w15:docId w15:val="{F36CE30B-D760-4529-95ED-8B40FC6B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2024-01-06T20:54:00Z</dcterms:created>
  <dcterms:modified xsi:type="dcterms:W3CDTF">2024-01-06T20:54:00Z</dcterms:modified>
</cp:coreProperties>
</file>